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E00CC" w14:textId="77777777" w:rsidR="007E40CC" w:rsidRPr="007E40CC" w:rsidRDefault="007E40CC" w:rsidP="007E40CC">
      <w:pPr>
        <w:tabs>
          <w:tab w:val="left" w:pos="1083"/>
        </w:tabs>
        <w:rPr>
          <w:rFonts w:ascii="Arial" w:hAnsi="Arial" w:cs="Arial"/>
          <w:color w:val="000000"/>
        </w:rPr>
      </w:pPr>
    </w:p>
    <w:p w14:paraId="6F1168A6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  <w:r w:rsidRPr="007E40CC">
        <w:rPr>
          <w:rFonts w:ascii="Arial" w:hAnsi="Arial" w:cs="Arial"/>
          <w:b/>
          <w:bCs/>
        </w:rPr>
        <w:t>RAZPISNA DOKUMENTACIJA</w:t>
      </w:r>
    </w:p>
    <w:p w14:paraId="09E8A0A5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3C6782A1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6A0B262A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  <w:r w:rsidRPr="007E40CC">
        <w:rPr>
          <w:rFonts w:ascii="Arial" w:hAnsi="Arial" w:cs="Arial"/>
          <w:b/>
          <w:bCs/>
        </w:rPr>
        <w:t xml:space="preserve">za oddajo javnega naročila po odprtem postopku za </w:t>
      </w:r>
    </w:p>
    <w:p w14:paraId="48C404A1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22F2797E" w14:textId="525B9CF0" w:rsidR="009E0472" w:rsidRPr="007E40CC" w:rsidRDefault="007E40CC" w:rsidP="009E047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skladiščenje ca. </w:t>
      </w:r>
      <w:r w:rsidR="009E0472">
        <w:rPr>
          <w:rFonts w:ascii="Arial" w:hAnsi="Arial" w:cs="Arial"/>
          <w:b/>
          <w:bCs/>
        </w:rPr>
        <w:t>17.</w:t>
      </w:r>
      <w:r w:rsidR="00A84E79">
        <w:rPr>
          <w:rFonts w:ascii="Arial" w:hAnsi="Arial" w:cs="Arial"/>
          <w:b/>
          <w:bCs/>
        </w:rPr>
        <w:t>50</w:t>
      </w:r>
      <w:r w:rsidR="009E0472">
        <w:rPr>
          <w:rFonts w:ascii="Arial" w:hAnsi="Arial" w:cs="Arial"/>
          <w:b/>
          <w:bCs/>
        </w:rPr>
        <w:t>0 m</w:t>
      </w:r>
      <w:r w:rsidR="009E0472">
        <w:rPr>
          <w:rFonts w:ascii="Arial" w:hAnsi="Arial" w:cs="Arial"/>
          <w:b/>
          <w:bCs/>
          <w:vertAlign w:val="superscript"/>
        </w:rPr>
        <w:t>3</w:t>
      </w:r>
      <w:r w:rsidRPr="007E40CC">
        <w:rPr>
          <w:rFonts w:ascii="Arial" w:hAnsi="Arial" w:cs="Arial"/>
          <w:b/>
          <w:bCs/>
        </w:rPr>
        <w:t xml:space="preserve"> dizelskega goriva</w:t>
      </w:r>
      <w:r>
        <w:rPr>
          <w:rFonts w:ascii="Arial" w:hAnsi="Arial" w:cs="Arial"/>
          <w:b/>
          <w:bCs/>
        </w:rPr>
        <w:t xml:space="preserve"> </w:t>
      </w:r>
    </w:p>
    <w:p w14:paraId="11537649" w14:textId="3909DF22" w:rsidR="00367DBA" w:rsidRPr="007E40CC" w:rsidRDefault="00367DBA" w:rsidP="007E40CC">
      <w:pPr>
        <w:jc w:val="center"/>
        <w:rPr>
          <w:rFonts w:ascii="Arial" w:hAnsi="Arial" w:cs="Arial"/>
          <w:b/>
          <w:bCs/>
        </w:rPr>
      </w:pPr>
    </w:p>
    <w:p w14:paraId="4B2BAAEB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6548D289" w14:textId="77777777" w:rsidR="007E40CC" w:rsidRPr="007E40CC" w:rsidRDefault="007E40CC" w:rsidP="007E40CC">
      <w:pPr>
        <w:pStyle w:val="Glava"/>
        <w:rPr>
          <w:rFonts w:ascii="Arial" w:hAnsi="Arial" w:cs="Arial"/>
        </w:rPr>
      </w:pPr>
    </w:p>
    <w:p w14:paraId="35C1B174" w14:textId="77777777" w:rsidR="007E40CC" w:rsidRPr="007E40CC" w:rsidRDefault="007E40CC" w:rsidP="007E40CC">
      <w:pPr>
        <w:pStyle w:val="Glava"/>
        <w:rPr>
          <w:rFonts w:ascii="Arial" w:hAnsi="Arial" w:cs="Arial"/>
          <w:lang w:val="it-IT"/>
        </w:rPr>
      </w:pPr>
      <w:bookmarkStart w:id="0" w:name="_GoBack"/>
      <w:bookmarkEnd w:id="0"/>
    </w:p>
    <w:p w14:paraId="62C18741" w14:textId="77777777" w:rsidR="007E40CC" w:rsidRPr="007E40CC" w:rsidRDefault="007E40CC" w:rsidP="007E40CC">
      <w:pPr>
        <w:jc w:val="both"/>
        <w:rPr>
          <w:rFonts w:ascii="Arial" w:hAnsi="Arial" w:cs="Arial"/>
          <w:lang w:val="it-IT"/>
        </w:rPr>
      </w:pPr>
    </w:p>
    <w:p w14:paraId="356EB9D5" w14:textId="77777777" w:rsidR="007E40CC" w:rsidRPr="007E40CC" w:rsidRDefault="007E40CC" w:rsidP="007E40CC">
      <w:pPr>
        <w:pStyle w:val="Telobesedila2"/>
        <w:jc w:val="both"/>
        <w:rPr>
          <w:rFonts w:cs="Arial"/>
          <w:sz w:val="24"/>
          <w:szCs w:val="24"/>
        </w:rPr>
      </w:pPr>
      <w:r w:rsidRPr="007E40CC">
        <w:rPr>
          <w:rFonts w:cs="Arial"/>
          <w:sz w:val="24"/>
          <w:szCs w:val="24"/>
        </w:rPr>
        <w:t>Razpisna dokumentacija je pripravljena v skladu z:</w:t>
      </w:r>
    </w:p>
    <w:p w14:paraId="73DBE576" w14:textId="77777777" w:rsidR="007E40CC" w:rsidRPr="007E40CC" w:rsidRDefault="007E40CC" w:rsidP="007E40CC">
      <w:pPr>
        <w:jc w:val="both"/>
        <w:rPr>
          <w:rFonts w:ascii="Arial" w:hAnsi="Arial" w:cs="Arial"/>
        </w:rPr>
      </w:pPr>
    </w:p>
    <w:p w14:paraId="55FECBD6" w14:textId="77777777" w:rsidR="007E40CC" w:rsidRPr="007E40CC" w:rsidRDefault="007E40CC" w:rsidP="007E40CC">
      <w:pPr>
        <w:jc w:val="both"/>
        <w:rPr>
          <w:rFonts w:ascii="Arial" w:hAnsi="Arial" w:cs="Arial"/>
        </w:rPr>
      </w:pPr>
    </w:p>
    <w:p w14:paraId="2ADEC735" w14:textId="77777777" w:rsidR="007E40CC" w:rsidRPr="007E40CC" w:rsidRDefault="007E40CC" w:rsidP="002C076E">
      <w:pPr>
        <w:pStyle w:val="Telobesedila2"/>
        <w:numPr>
          <w:ilvl w:val="0"/>
          <w:numId w:val="8"/>
        </w:numPr>
        <w:spacing w:after="0"/>
        <w:jc w:val="both"/>
        <w:rPr>
          <w:rFonts w:cs="Arial"/>
          <w:sz w:val="24"/>
          <w:szCs w:val="24"/>
        </w:rPr>
      </w:pPr>
      <w:r w:rsidRPr="007E40CC">
        <w:rPr>
          <w:rFonts w:cs="Arial"/>
          <w:sz w:val="24"/>
          <w:szCs w:val="24"/>
        </w:rPr>
        <w:t>Zakonom o javnem naročanju – ZJN-3</w:t>
      </w:r>
    </w:p>
    <w:p w14:paraId="1DD57F19" w14:textId="69D45725" w:rsidR="007E40CC" w:rsidRPr="002C076E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 xml:space="preserve">Zakonom o pravnem varstvu v postopkih javnega naročanja </w:t>
      </w:r>
    </w:p>
    <w:p w14:paraId="2FE0E44D" w14:textId="21D58301" w:rsidR="007E40CC" w:rsidRPr="002C076E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 xml:space="preserve">Zakonom o blagovnih rezervah </w:t>
      </w:r>
    </w:p>
    <w:p w14:paraId="4A8A7BCC" w14:textId="27287D16" w:rsidR="007E40CC" w:rsidRPr="002C076E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 xml:space="preserve">Zakonom o javnih financah </w:t>
      </w:r>
    </w:p>
    <w:p w14:paraId="3DBC2F41" w14:textId="77777777" w:rsidR="007E40CC" w:rsidRPr="007E40CC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>drugo veljavno zakonodajo na področju javnega naročanja.</w:t>
      </w:r>
    </w:p>
    <w:p w14:paraId="776DAAE6" w14:textId="77777777" w:rsidR="007E40CC" w:rsidRPr="007E40CC" w:rsidRDefault="007E40CC" w:rsidP="002C076E">
      <w:pPr>
        <w:spacing w:line="480" w:lineRule="auto"/>
        <w:jc w:val="both"/>
        <w:rPr>
          <w:rFonts w:ascii="Arial" w:hAnsi="Arial" w:cs="Arial"/>
        </w:rPr>
      </w:pPr>
    </w:p>
    <w:p w14:paraId="45423509" w14:textId="77777777" w:rsidR="007E40CC" w:rsidRPr="007E40CC" w:rsidRDefault="007E40CC" w:rsidP="007E40CC">
      <w:pPr>
        <w:jc w:val="both"/>
        <w:rPr>
          <w:rFonts w:ascii="Arial" w:hAnsi="Arial" w:cs="Arial"/>
        </w:rPr>
      </w:pPr>
    </w:p>
    <w:p w14:paraId="17F9814C" w14:textId="77777777" w:rsidR="007E40CC" w:rsidRPr="007E40CC" w:rsidRDefault="007E40CC" w:rsidP="007E40CC">
      <w:pPr>
        <w:tabs>
          <w:tab w:val="left" w:pos="1425"/>
        </w:tabs>
        <w:jc w:val="both"/>
        <w:rPr>
          <w:rFonts w:ascii="Arial" w:hAnsi="Arial" w:cs="Arial"/>
        </w:rPr>
      </w:pPr>
    </w:p>
    <w:p w14:paraId="0E004FBE" w14:textId="0960D51B" w:rsidR="001A2FF0" w:rsidRPr="007E40CC" w:rsidRDefault="001A2FF0" w:rsidP="007E40CC">
      <w:pPr>
        <w:rPr>
          <w:rFonts w:ascii="Arial" w:hAnsi="Arial" w:cs="Arial"/>
        </w:rPr>
      </w:pPr>
    </w:p>
    <w:sectPr w:rsidR="001A2FF0" w:rsidRPr="007E40CC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717C3" w14:textId="77777777" w:rsidR="00EA631C" w:rsidRDefault="00EA631C">
      <w:r>
        <w:separator/>
      </w:r>
    </w:p>
  </w:endnote>
  <w:endnote w:type="continuationSeparator" w:id="0">
    <w:p w14:paraId="020BA762" w14:textId="77777777" w:rsidR="00EA631C" w:rsidRDefault="00EA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7674FF9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84E79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84E79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9465E" w14:textId="77777777" w:rsidR="00EA631C" w:rsidRDefault="00EA631C">
      <w:r>
        <w:separator/>
      </w:r>
    </w:p>
  </w:footnote>
  <w:footnote w:type="continuationSeparator" w:id="0">
    <w:p w14:paraId="445BB63F" w14:textId="77777777" w:rsidR="00EA631C" w:rsidRDefault="00EA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84E7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84E7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5DC6"/>
    <w:rsid w:val="002A6A46"/>
    <w:rsid w:val="002B28E0"/>
    <w:rsid w:val="002C076E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67DBA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81D4A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472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84E79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0A02"/>
    <w:rsid w:val="00C2689D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591B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8df548e2-49b0-4167-80ee-6fc57c1705d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fef81378-7155-4c2c-9941-e6fa858b399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E2DF79-85E7-4FC9-8284-F7743663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7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391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Marko NARALOČNIK</cp:lastModifiedBy>
  <cp:revision>7</cp:revision>
  <cp:lastPrinted>2020-10-02T09:39:00Z</cp:lastPrinted>
  <dcterms:created xsi:type="dcterms:W3CDTF">2020-11-18T11:58:00Z</dcterms:created>
  <dcterms:modified xsi:type="dcterms:W3CDTF">2021-10-12T08:32:00Z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